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BC9" w:rsidRDefault="006F6BC9" w:rsidP="006F6B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KECHE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6F6BC9" w:rsidRDefault="006F6BC9" w:rsidP="006F6B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Norfolk.</w:t>
      </w:r>
    </w:p>
    <w:p w:rsidR="006F6BC9" w:rsidRDefault="006F6BC9" w:rsidP="006F6B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6BC9" w:rsidRDefault="006F6BC9" w:rsidP="006F6B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6BC9" w:rsidRDefault="006F6BC9" w:rsidP="006F6B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Walter Lyhert, Bishop of Norwich(q.v.), brought a plaint of trespass and</w:t>
      </w:r>
    </w:p>
    <w:p w:rsidR="006F6BC9" w:rsidRDefault="006F6BC9" w:rsidP="006F6B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assault on a servant against him, Thomas Gournay of East Winch(q.v.),</w:t>
      </w:r>
    </w:p>
    <w:p w:rsidR="006F6BC9" w:rsidRDefault="006F6BC9" w:rsidP="006F6B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Dowebyggyng of Roydon(q.v.), John Fermour of East Winch(q.v.),</w:t>
      </w:r>
    </w:p>
    <w:p w:rsidR="006F6BC9" w:rsidRDefault="006F6BC9" w:rsidP="006F6B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Hyde of Rising(q.v.), John Barker of Rising(q.v.), John Lyghtfote</w:t>
      </w:r>
    </w:p>
    <w:p w:rsidR="006F6BC9" w:rsidRDefault="006F6BC9" w:rsidP="006F6B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West Winch(q.v.) and John Bendyssh of East Winch(q.v.).</w:t>
      </w:r>
    </w:p>
    <w:p w:rsidR="006F6BC9" w:rsidRDefault="006F6BC9" w:rsidP="006F6B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6F6BC9" w:rsidRDefault="006F6BC9" w:rsidP="006F6B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6BC9" w:rsidRDefault="006F6BC9" w:rsidP="006F6B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6BC9" w:rsidRDefault="006F6BC9" w:rsidP="006F6B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BC9" w:rsidRDefault="006F6BC9" w:rsidP="00564E3C">
      <w:pPr>
        <w:spacing w:after="0" w:line="240" w:lineRule="auto"/>
      </w:pPr>
      <w:r>
        <w:separator/>
      </w:r>
    </w:p>
  </w:endnote>
  <w:endnote w:type="continuationSeparator" w:id="0">
    <w:p w:rsidR="006F6BC9" w:rsidRDefault="006F6BC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F6BC9">
      <w:rPr>
        <w:rFonts w:ascii="Times New Roman" w:hAnsi="Times New Roman" w:cs="Times New Roman"/>
        <w:noProof/>
        <w:sz w:val="24"/>
        <w:szCs w:val="24"/>
      </w:rPr>
      <w:t>17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BC9" w:rsidRDefault="006F6BC9" w:rsidP="00564E3C">
      <w:pPr>
        <w:spacing w:after="0" w:line="240" w:lineRule="auto"/>
      </w:pPr>
      <w:r>
        <w:separator/>
      </w:r>
    </w:p>
  </w:footnote>
  <w:footnote w:type="continuationSeparator" w:id="0">
    <w:p w:rsidR="006F6BC9" w:rsidRDefault="006F6BC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BC9"/>
    <w:rsid w:val="00372DC6"/>
    <w:rsid w:val="00564E3C"/>
    <w:rsid w:val="0064591D"/>
    <w:rsid w:val="006F6BC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B14D0A-0DF9-41AD-A7D0-3126151FF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F6B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2015-11-17T20:28:00Z</dcterms:created>
  <dcterms:modified xsi:type="dcterms:W3CDTF">2015-11-17T20:28:00Z</dcterms:modified>
</cp:coreProperties>
</file>